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865" w:rsidRPr="00DF1C83" w:rsidRDefault="003D5812" w:rsidP="00F554CA">
      <w:pPr>
        <w:pStyle w:val="ASDEFCONTitle"/>
      </w:pPr>
      <w:r w:rsidRPr="00DF1C83">
        <w:rPr>
          <w:caps w:val="0"/>
        </w:rPr>
        <w:t>DRAFT DATA ITEMS</w:t>
      </w:r>
      <w:r>
        <w:rPr>
          <w:caps w:val="0"/>
        </w:rPr>
        <w:t xml:space="preserve"> AND STRATEGIES</w:t>
      </w:r>
      <w:r w:rsidRPr="00DF1C83">
        <w:rPr>
          <w:caps w:val="0"/>
        </w:rPr>
        <w:t xml:space="preserve"> (OPTIONAL)</w:t>
      </w:r>
    </w:p>
    <w:p w:rsidR="00E74ED7" w:rsidRDefault="00F90865" w:rsidP="00F554CA">
      <w:pPr>
        <w:pStyle w:val="NoteToDrafters-ASDEFCON"/>
      </w:pPr>
      <w:r w:rsidRPr="00DF1C83">
        <w:t>Note to drafters:</w:t>
      </w:r>
      <w:r w:rsidR="001A6990">
        <w:t xml:space="preserve"> </w:t>
      </w:r>
      <w:r w:rsidR="003D5812">
        <w:t xml:space="preserve"> </w:t>
      </w:r>
      <w:r w:rsidRPr="00DF1C83">
        <w:t xml:space="preserve">If required, drafters </w:t>
      </w:r>
      <w:r w:rsidR="00534BF6" w:rsidRPr="00DF1C83">
        <w:t>must</w:t>
      </w:r>
      <w:r w:rsidRPr="00DF1C83">
        <w:t xml:space="preserve"> identify the list of draft </w:t>
      </w:r>
      <w:r w:rsidR="00A87C8A">
        <w:t>d</w:t>
      </w:r>
      <w:r w:rsidRPr="00DF1C83">
        <w:t xml:space="preserve">ata </w:t>
      </w:r>
      <w:r w:rsidR="00A87C8A">
        <w:t>i</w:t>
      </w:r>
      <w:r w:rsidRPr="00DF1C83">
        <w:t>tem</w:t>
      </w:r>
      <w:r w:rsidR="00A87C8A">
        <w:t>s</w:t>
      </w:r>
      <w:r w:rsidRPr="00DF1C83">
        <w:t xml:space="preserve"> </w:t>
      </w:r>
      <w:r w:rsidR="00C128A1">
        <w:t xml:space="preserve">and Strategies </w:t>
      </w:r>
      <w:r w:rsidRPr="00DF1C83">
        <w:t xml:space="preserve">that the tenderer </w:t>
      </w:r>
      <w:r w:rsidR="00AD4E7A">
        <w:t xml:space="preserve">is to </w:t>
      </w:r>
      <w:r w:rsidRPr="00DF1C83">
        <w:t>submit in response to this RFT</w:t>
      </w:r>
      <w:r w:rsidR="00E74ED7">
        <w:t xml:space="preserve"> and that will be retained to capture the tendered offer and program intent, until after the Effective Date</w:t>
      </w:r>
      <w:r w:rsidRPr="00DF1C83">
        <w:t>.</w:t>
      </w:r>
      <w:r w:rsidR="001A6990">
        <w:t xml:space="preserve"> </w:t>
      </w:r>
      <w:r w:rsidR="003D5812">
        <w:t xml:space="preserve"> </w:t>
      </w:r>
      <w:r w:rsidR="00ED3C57">
        <w:t>Amend the list of annexes as required.</w:t>
      </w:r>
    </w:p>
    <w:p w:rsidR="00D224D7" w:rsidRDefault="00F90865" w:rsidP="00F554CA">
      <w:pPr>
        <w:pStyle w:val="NoteToDrafters-ASDEFCON"/>
      </w:pPr>
      <w:r w:rsidRPr="00DF1C83">
        <w:t xml:space="preserve">For example, </w:t>
      </w:r>
      <w:r w:rsidR="004A3416">
        <w:t xml:space="preserve">Strategies from the successful tenderer would be included here to capture the </w:t>
      </w:r>
      <w:r w:rsidR="00D224D7">
        <w:t xml:space="preserve">tenderer’s </w:t>
      </w:r>
      <w:r w:rsidR="004A3416">
        <w:t xml:space="preserve">intent </w:t>
      </w:r>
      <w:r w:rsidR="00E74ED7">
        <w:t xml:space="preserve">(for a program of work) </w:t>
      </w:r>
      <w:r w:rsidR="004A3416">
        <w:t>until superseded by one or more Approved plans under the Contract.</w:t>
      </w:r>
      <w:r w:rsidR="001A6990">
        <w:t xml:space="preserve"> </w:t>
      </w:r>
      <w:r w:rsidR="003D5812">
        <w:t xml:space="preserve"> </w:t>
      </w:r>
      <w:r w:rsidR="004A3416">
        <w:t xml:space="preserve">Likewise, tendered </w:t>
      </w:r>
      <w:r w:rsidR="00D224D7">
        <w:t>draft specification</w:t>
      </w:r>
      <w:r w:rsidR="00BD048E">
        <w:t>s, with the technical description,</w:t>
      </w:r>
      <w:r w:rsidR="004A3416">
        <w:t xml:space="preserve"> may be included here </w:t>
      </w:r>
      <w:r w:rsidR="00D224D7">
        <w:t xml:space="preserve">to capture the Materiel System </w:t>
      </w:r>
      <w:r w:rsidR="00E74ED7">
        <w:t xml:space="preserve">solution </w:t>
      </w:r>
      <w:r w:rsidR="00D224D7">
        <w:t xml:space="preserve">offered, </w:t>
      </w:r>
      <w:r w:rsidR="004A3416">
        <w:t>and retained until superseded by</w:t>
      </w:r>
      <w:r w:rsidR="00D224D7">
        <w:t xml:space="preserve"> actual</w:t>
      </w:r>
      <w:r w:rsidR="004A3416">
        <w:t xml:space="preserve"> specifications under the Contract.</w:t>
      </w:r>
      <w:r w:rsidR="001A6990">
        <w:t xml:space="preserve"> </w:t>
      </w:r>
      <w:r w:rsidR="003D5812">
        <w:t xml:space="preserve"> </w:t>
      </w:r>
      <w:r w:rsidR="004A3416">
        <w:t xml:space="preserve">Similarly, </w:t>
      </w:r>
      <w:r w:rsidRPr="00DF1C83">
        <w:t xml:space="preserve">a draft </w:t>
      </w:r>
      <w:r w:rsidR="00C128A1">
        <w:t>Growth</w:t>
      </w:r>
      <w:r w:rsidRPr="00DF1C83">
        <w:t xml:space="preserve"> Plan</w:t>
      </w:r>
      <w:r w:rsidR="00D224D7">
        <w:t>,</w:t>
      </w:r>
      <w:r w:rsidRPr="00DF1C83">
        <w:t xml:space="preserve"> </w:t>
      </w:r>
      <w:r w:rsidR="004A3416">
        <w:t>used</w:t>
      </w:r>
      <w:r w:rsidR="006F19EC">
        <w:t xml:space="preserve"> to </w:t>
      </w:r>
      <w:r w:rsidR="00C128A1">
        <w:t xml:space="preserve">inform </w:t>
      </w:r>
      <w:r w:rsidR="006F19EC">
        <w:t>tender</w:t>
      </w:r>
      <w:r w:rsidRPr="00DF1C83">
        <w:t xml:space="preserve"> evaluation</w:t>
      </w:r>
      <w:r w:rsidR="004A3416">
        <w:t>s</w:t>
      </w:r>
      <w:r w:rsidR="00D224D7">
        <w:t>,</w:t>
      </w:r>
      <w:r w:rsidR="004A3416">
        <w:t xml:space="preserve"> may be retained here until </w:t>
      </w:r>
      <w:r w:rsidR="00D224D7">
        <w:t>superseded by</w:t>
      </w:r>
      <w:r w:rsidR="006F19EC" w:rsidRPr="009C748D">
        <w:t xml:space="preserve"> a final version </w:t>
      </w:r>
      <w:r w:rsidR="00E74ED7">
        <w:t xml:space="preserve">of the data item, </w:t>
      </w:r>
      <w:r w:rsidR="00D224D7">
        <w:t xml:space="preserve">prepared </w:t>
      </w:r>
      <w:r w:rsidR="006F19EC" w:rsidRPr="009C748D">
        <w:t>by the Contractor</w:t>
      </w:r>
      <w:r w:rsidR="00D224D7">
        <w:t xml:space="preserve"> and Approved by the Commonwealth</w:t>
      </w:r>
      <w:r w:rsidR="00E74ED7">
        <w:t xml:space="preserve"> under the C</w:t>
      </w:r>
      <w:r w:rsidR="00D224D7">
        <w:t>ontract.</w:t>
      </w:r>
    </w:p>
    <w:p w:rsidR="00D224D7" w:rsidRDefault="00D224D7" w:rsidP="00F554CA">
      <w:pPr>
        <w:pStyle w:val="NoteToDrafters-ASDEFCON"/>
      </w:pPr>
      <w:r>
        <w:t xml:space="preserve">While reviewing tendered draft data items and Strategies </w:t>
      </w:r>
      <w:r w:rsidR="00685F3B">
        <w:t xml:space="preserve">during tender evaluation, </w:t>
      </w:r>
      <w:r>
        <w:t>the Commonwealth may identify issues to be addressed in final versions of the data items.</w:t>
      </w:r>
      <w:r w:rsidR="001A6990">
        <w:t xml:space="preserve"> </w:t>
      </w:r>
      <w:r w:rsidR="003D5812">
        <w:t xml:space="preserve"> </w:t>
      </w:r>
      <w:r>
        <w:t xml:space="preserve">Similarly, during </w:t>
      </w:r>
      <w:r w:rsidR="00685F3B">
        <w:t xml:space="preserve">negotiations or </w:t>
      </w:r>
      <w:r>
        <w:t>pre-contract workshops, the preferred tenderer or Commonwealth may identify issues</w:t>
      </w:r>
      <w:r w:rsidR="00E74ED7">
        <w:t xml:space="preserve"> to be addressed</w:t>
      </w:r>
      <w:r>
        <w:t>.</w:t>
      </w:r>
      <w:r w:rsidR="001A6990">
        <w:t xml:space="preserve"> </w:t>
      </w:r>
      <w:r w:rsidR="003D5812">
        <w:t xml:space="preserve"> </w:t>
      </w:r>
      <w:r>
        <w:t xml:space="preserve">These issues may be recorded and </w:t>
      </w:r>
      <w:r w:rsidR="00E74ED7">
        <w:t xml:space="preserve">added to </w:t>
      </w:r>
      <w:r>
        <w:t>Attachment K</w:t>
      </w:r>
      <w:r w:rsidR="00E74ED7">
        <w:t>, as Commonwealth comments.</w:t>
      </w:r>
    </w:p>
    <w:p w:rsidR="009C748D" w:rsidRDefault="00E74ED7" w:rsidP="00F554CA">
      <w:pPr>
        <w:pStyle w:val="NoteToDrafters-ASDEFCON"/>
        <w:rPr>
          <w:rFonts w:cs="Arial"/>
          <w:bCs/>
          <w:iCs/>
          <w:color w:val="000000"/>
          <w:szCs w:val="20"/>
        </w:rPr>
      </w:pPr>
      <w:r>
        <w:t xml:space="preserve">Draft data items, Strategies and related comments included in Attachment K will be </w:t>
      </w:r>
      <w:r w:rsidR="00BD048E">
        <w:t xml:space="preserve">eventually </w:t>
      </w:r>
      <w:r>
        <w:t>replaced by data items under the Contract</w:t>
      </w:r>
      <w:r w:rsidR="006F19EC" w:rsidRPr="009C748D">
        <w:t xml:space="preserve"> in accordance with clause 2.5 of the SOW.</w:t>
      </w:r>
    </w:p>
    <w:p w:rsidR="00F90865" w:rsidRPr="00DF1C83" w:rsidRDefault="00A87C8A" w:rsidP="00F554CA">
      <w:pPr>
        <w:pStyle w:val="NoteToDrafters-ASDEFCON"/>
      </w:pPr>
      <w:r>
        <w:t xml:space="preserve">It may be necessary to split </w:t>
      </w:r>
      <w:r w:rsidR="009C748D">
        <w:t>a</w:t>
      </w:r>
      <w:r>
        <w:t xml:space="preserve">nnexes into several </w:t>
      </w:r>
      <w:r w:rsidR="009C748D">
        <w:t>a</w:t>
      </w:r>
      <w:r>
        <w:t xml:space="preserve">ppendixes, for example, a draft System Specifications </w:t>
      </w:r>
      <w:r w:rsidR="009C748D">
        <w:t>a</w:t>
      </w:r>
      <w:r>
        <w:t xml:space="preserve">nnex may be split into several </w:t>
      </w:r>
      <w:r w:rsidR="00EC4D86">
        <w:t>a</w:t>
      </w:r>
      <w:r>
        <w:t>ppendixes, one for each Mission System.</w:t>
      </w:r>
      <w:r w:rsidR="001A6990">
        <w:t xml:space="preserve"> </w:t>
      </w:r>
      <w:r w:rsidR="003D5812">
        <w:t xml:space="preserve"> </w:t>
      </w:r>
      <w:r>
        <w:t xml:space="preserve">If Commonwealth comments are to be included into the Contract, these comments may be included in a separate </w:t>
      </w:r>
      <w:r w:rsidR="009C748D">
        <w:t>a</w:t>
      </w:r>
      <w:r>
        <w:t>ppendix for each applicable draft data item or Strategy</w:t>
      </w:r>
      <w:r w:rsidR="00F90865" w:rsidRPr="00DF1C83">
        <w:t>.</w:t>
      </w:r>
    </w:p>
    <w:p w:rsidR="00316CDD" w:rsidRDefault="00316CDD" w:rsidP="00316CDD">
      <w:pPr>
        <w:pStyle w:val="ATTANNLV1-ASDEFCON"/>
      </w:pPr>
      <w:r>
        <w:t>attachment structure</w:t>
      </w:r>
    </w:p>
    <w:p w:rsidR="006B697F" w:rsidRDefault="006B697F" w:rsidP="00F554CA">
      <w:pPr>
        <w:pStyle w:val="ATTANNLV2-ASDEFCON"/>
      </w:pPr>
      <w:r w:rsidRPr="006B697F">
        <w:t>This Attachment K comprises the following annexes, which shall be processed in accordance with clause 2.5 of the SOW:</w:t>
      </w:r>
    </w:p>
    <w:p w:rsidR="00ED3C57" w:rsidRDefault="00ED3C57" w:rsidP="00316CDD">
      <w:pPr>
        <w:pStyle w:val="ATTANNListTableofContents-ASDEFCON"/>
      </w:pPr>
      <w:r>
        <w:t>Overall Strategy</w:t>
      </w:r>
    </w:p>
    <w:p w:rsidR="00ED3C57" w:rsidRDefault="00ED3C57" w:rsidP="00316CDD">
      <w:pPr>
        <w:pStyle w:val="ATTANNListTableofContents-ASDEFCON"/>
      </w:pPr>
      <w:r w:rsidRPr="00ED3C57">
        <w:t>Transition, Phase In and Ramp Up Strategy</w:t>
      </w:r>
    </w:p>
    <w:p w:rsidR="00ED3C57" w:rsidRDefault="00ED3C57" w:rsidP="00316CDD">
      <w:pPr>
        <w:pStyle w:val="ATTANNListTableofContents-ASDEFCON"/>
      </w:pPr>
      <w:r w:rsidRPr="00ED3C57">
        <w:t>Systems Engineering Strategy</w:t>
      </w:r>
    </w:p>
    <w:p w:rsidR="00ED3C57" w:rsidRDefault="00ED3C57" w:rsidP="00316CDD">
      <w:pPr>
        <w:pStyle w:val="ATTANNListTableofContents-ASDEFCON"/>
      </w:pPr>
      <w:r w:rsidRPr="00ED3C57">
        <w:t>Specialty Engineering Strategy</w:t>
      </w:r>
    </w:p>
    <w:p w:rsidR="00ED3C57" w:rsidRDefault="00ED3C57" w:rsidP="00316CDD">
      <w:pPr>
        <w:pStyle w:val="ATTANNListTableofContents-ASDEFCON"/>
      </w:pPr>
      <w:r w:rsidRPr="00ED3C57">
        <w:t>Integration, Verification and Validation Strategy</w:t>
      </w:r>
    </w:p>
    <w:p w:rsidR="00ED3C57" w:rsidRDefault="00ED3C57" w:rsidP="00316CDD">
      <w:pPr>
        <w:pStyle w:val="ATTANNListTableofContents-ASDEFCON"/>
      </w:pPr>
      <w:r w:rsidRPr="00ED3C57">
        <w:t>Integrated Logistics Support Strategy</w:t>
      </w:r>
    </w:p>
    <w:p w:rsidR="00ED3C57" w:rsidRPr="00ED3C57" w:rsidRDefault="00ED3C57" w:rsidP="00316CDD">
      <w:pPr>
        <w:pStyle w:val="ATTANNListTableofContents-ASDEFCON"/>
      </w:pPr>
      <w:r w:rsidRPr="00ED3C57">
        <w:t>Strategy for Defining and Reducing the Total Cost of Ownership</w:t>
      </w:r>
    </w:p>
    <w:p w:rsidR="00F90865" w:rsidRPr="00BC63AE" w:rsidRDefault="00EF6327" w:rsidP="00316CDD">
      <w:pPr>
        <w:pStyle w:val="ATTANNListTableofContents-ASDEFCON"/>
        <w:rPr>
          <w:b/>
        </w:rPr>
      </w:pPr>
      <w:r w:rsidRPr="00BC63AE">
        <w:rPr>
          <w:b/>
        </w:rPr>
        <w:fldChar w:fldCharType="begin">
          <w:ffData>
            <w:name w:val="Text1"/>
            <w:enabled/>
            <w:calcOnExit w:val="0"/>
            <w:textInput>
              <w:default w:val="[…INSERT TITLE OF DRAFT DATA ITEM 1…]"/>
            </w:textInput>
          </w:ffData>
        </w:fldChar>
      </w:r>
      <w:r w:rsidRPr="00BC63AE">
        <w:rPr>
          <w:b/>
        </w:rPr>
        <w:instrText xml:space="preserve"> </w:instrText>
      </w:r>
      <w:bookmarkStart w:id="0" w:name="Text1"/>
      <w:r w:rsidRPr="00BC63AE">
        <w:rPr>
          <w:b/>
        </w:rPr>
        <w:instrText xml:space="preserve">FORMTEXT </w:instrText>
      </w:r>
      <w:r w:rsidRPr="00BC63AE">
        <w:rPr>
          <w:b/>
        </w:rPr>
      </w:r>
      <w:r w:rsidRPr="00BC63AE">
        <w:rPr>
          <w:b/>
        </w:rPr>
        <w:fldChar w:fldCharType="separate"/>
      </w:r>
      <w:r w:rsidRPr="00BC63AE">
        <w:rPr>
          <w:b/>
          <w:noProof/>
        </w:rPr>
        <w:t>[…INSERT TITLE OF DRAFT DATA ITEM 1…]</w:t>
      </w:r>
      <w:r w:rsidRPr="00BC63AE">
        <w:rPr>
          <w:b/>
        </w:rPr>
        <w:fldChar w:fldCharType="end"/>
      </w:r>
      <w:bookmarkEnd w:id="0"/>
    </w:p>
    <w:p w:rsidR="00F90865" w:rsidRPr="00BC63AE" w:rsidRDefault="00EF6327" w:rsidP="00316CDD">
      <w:pPr>
        <w:pStyle w:val="ATTANNListTableofContents-ASDEFCON"/>
        <w:rPr>
          <w:b/>
        </w:rPr>
      </w:pPr>
      <w:r w:rsidRPr="00BC63AE">
        <w:rPr>
          <w:b/>
        </w:rPr>
        <w:fldChar w:fldCharType="begin">
          <w:ffData>
            <w:name w:val=""/>
            <w:enabled/>
            <w:calcOnExit w:val="0"/>
            <w:textInput>
              <w:default w:val="[…INSERT TITLE OF DRAFT DATA ITEM 2…]"/>
            </w:textInput>
          </w:ffData>
        </w:fldChar>
      </w:r>
      <w:r w:rsidRPr="00BC63AE">
        <w:rPr>
          <w:b/>
        </w:rPr>
        <w:instrText xml:space="preserve"> FORMTEXT </w:instrText>
      </w:r>
      <w:r w:rsidRPr="00BC63AE">
        <w:rPr>
          <w:b/>
        </w:rPr>
      </w:r>
      <w:r w:rsidRPr="00BC63AE">
        <w:rPr>
          <w:b/>
        </w:rPr>
        <w:fldChar w:fldCharType="separate"/>
      </w:r>
      <w:r w:rsidRPr="00BC63AE">
        <w:rPr>
          <w:b/>
          <w:noProof/>
        </w:rPr>
        <w:t>[…INSERT TITLE OF DRAFT DATA ITEM 2…]</w:t>
      </w:r>
      <w:r w:rsidRPr="00BC63AE">
        <w:rPr>
          <w:b/>
        </w:rPr>
        <w:fldChar w:fldCharType="end"/>
      </w:r>
      <w:bookmarkStart w:id="1" w:name="_GoBack"/>
      <w:bookmarkEnd w:id="1"/>
    </w:p>
    <w:sectPr w:rsidR="00F90865" w:rsidRPr="00BC63AE" w:rsidSect="003D5812">
      <w:headerReference w:type="default" r:id="rId7"/>
      <w:footerReference w:type="default" r:id="rId8"/>
      <w:pgSz w:w="11907" w:h="16840" w:code="9"/>
      <w:pgMar w:top="1304" w:right="1418" w:bottom="907" w:left="1418" w:header="567" w:footer="567" w:gutter="0"/>
      <w:paperSrc w:first="257" w:other="257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B0A" w:rsidRDefault="00C00B0A">
      <w:r>
        <w:separator/>
      </w:r>
    </w:p>
  </w:endnote>
  <w:endnote w:type="continuationSeparator" w:id="0">
    <w:p w:rsidR="00C00B0A" w:rsidRDefault="00C00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AC235E" w:rsidRPr="004309C3" w:rsidTr="00AC235E">
      <w:tc>
        <w:tcPr>
          <w:tcW w:w="2500" w:type="pct"/>
        </w:tcPr>
        <w:p w:rsidR="00AC235E" w:rsidRDefault="00C00B0A" w:rsidP="00AC235E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6C0A66">
            <w:t>Attachment to Draft Conditions of Contract</w:t>
          </w:r>
          <w:r>
            <w:fldChar w:fldCharType="end"/>
          </w:r>
          <w:r w:rsidR="00AC235E">
            <w:t xml:space="preserve"> (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6C0A66">
            <w:t>V5.4</w:t>
          </w:r>
          <w:r>
            <w:fldChar w:fldCharType="end"/>
          </w:r>
          <w:r w:rsidR="00AC235E">
            <w:t>)</w:t>
          </w:r>
        </w:p>
      </w:tc>
      <w:tc>
        <w:tcPr>
          <w:tcW w:w="2500" w:type="pct"/>
        </w:tcPr>
        <w:p w:rsidR="00AC235E" w:rsidRPr="004309C3" w:rsidRDefault="00C111AD" w:rsidP="004309C3">
          <w:pPr>
            <w:pStyle w:val="ASDEFCONHeaderFooterRight"/>
          </w:pPr>
          <w:r w:rsidRPr="004309C3">
            <w:t>K-</w:t>
          </w:r>
          <w:r w:rsidRPr="004309C3">
            <w:rPr>
              <w:rStyle w:val="PageNumber"/>
              <w:szCs w:val="18"/>
            </w:rPr>
            <w:fldChar w:fldCharType="begin"/>
          </w:r>
          <w:r w:rsidRPr="004309C3">
            <w:rPr>
              <w:rStyle w:val="PageNumber"/>
              <w:szCs w:val="18"/>
            </w:rPr>
            <w:instrText xml:space="preserve"> PAGE </w:instrText>
          </w:r>
          <w:r w:rsidRPr="004309C3">
            <w:rPr>
              <w:rStyle w:val="PageNumber"/>
              <w:szCs w:val="18"/>
            </w:rPr>
            <w:fldChar w:fldCharType="separate"/>
          </w:r>
          <w:r w:rsidR="00BC63AE">
            <w:rPr>
              <w:rStyle w:val="PageNumber"/>
              <w:noProof/>
              <w:szCs w:val="18"/>
            </w:rPr>
            <w:t>1</w:t>
          </w:r>
          <w:r w:rsidRPr="004309C3">
            <w:rPr>
              <w:rStyle w:val="PageNumber"/>
              <w:szCs w:val="18"/>
            </w:rPr>
            <w:fldChar w:fldCharType="end"/>
          </w:r>
        </w:p>
      </w:tc>
    </w:tr>
    <w:tr w:rsidR="00AC235E" w:rsidTr="00AC235E">
      <w:tc>
        <w:tcPr>
          <w:tcW w:w="5000" w:type="pct"/>
          <w:gridSpan w:val="2"/>
        </w:tcPr>
        <w:p w:rsidR="00AC235E" w:rsidRDefault="00C00B0A" w:rsidP="00AC235E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454EE1">
            <w:t>OFFICIAL</w:t>
          </w:r>
          <w:r>
            <w:fldChar w:fldCharType="end"/>
          </w:r>
        </w:p>
      </w:tc>
    </w:tr>
  </w:tbl>
  <w:p w:rsidR="00F90865" w:rsidRPr="00AC235E" w:rsidRDefault="00F90865" w:rsidP="00AC235E">
    <w:pPr>
      <w:pStyle w:val="ASDEFCONHeader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B0A" w:rsidRDefault="00C00B0A">
      <w:r>
        <w:separator/>
      </w:r>
    </w:p>
  </w:footnote>
  <w:footnote w:type="continuationSeparator" w:id="0">
    <w:p w:rsidR="00C00B0A" w:rsidRDefault="00C00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AC235E" w:rsidTr="00AC235E">
      <w:tc>
        <w:tcPr>
          <w:tcW w:w="5000" w:type="pct"/>
          <w:gridSpan w:val="2"/>
        </w:tcPr>
        <w:p w:rsidR="00AC235E" w:rsidRDefault="00C00B0A" w:rsidP="00AC235E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454EE1">
            <w:t>OFFICIAL</w:t>
          </w:r>
          <w:r>
            <w:fldChar w:fldCharType="end"/>
          </w:r>
        </w:p>
      </w:tc>
    </w:tr>
    <w:tr w:rsidR="00AC235E" w:rsidTr="00AC235E">
      <w:tc>
        <w:tcPr>
          <w:tcW w:w="2500" w:type="pct"/>
        </w:tcPr>
        <w:p w:rsidR="00AC235E" w:rsidRDefault="00C00B0A" w:rsidP="00AC235E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454EE1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:rsidR="00AC235E" w:rsidRDefault="00C00B0A" w:rsidP="00AC235E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454EE1">
            <w:t>PART 2</w:t>
          </w:r>
          <w:r>
            <w:fldChar w:fldCharType="end"/>
          </w:r>
        </w:p>
      </w:tc>
    </w:tr>
  </w:tbl>
  <w:p w:rsidR="00AC235E" w:rsidRPr="0055528B" w:rsidRDefault="00AC235E" w:rsidP="004309C3">
    <w:pPr>
      <w:pStyle w:val="ASDEFCONTitle"/>
    </w:pPr>
    <w:r w:rsidRPr="00DF1C83">
      <w:t>ATTACHMENT 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0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1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4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3"/>
  </w:num>
  <w:num w:numId="4">
    <w:abstractNumId w:val="29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1"/>
  </w:num>
  <w:num w:numId="8">
    <w:abstractNumId w:val="31"/>
  </w:num>
  <w:num w:numId="9">
    <w:abstractNumId w:val="18"/>
  </w:num>
  <w:num w:numId="10">
    <w:abstractNumId w:val="35"/>
  </w:num>
  <w:num w:numId="11">
    <w:abstractNumId w:val="12"/>
  </w:num>
  <w:num w:numId="12">
    <w:abstractNumId w:val="15"/>
  </w:num>
  <w:num w:numId="13">
    <w:abstractNumId w:val="37"/>
  </w:num>
  <w:num w:numId="14">
    <w:abstractNumId w:val="9"/>
  </w:num>
  <w:num w:numId="15">
    <w:abstractNumId w:val="7"/>
  </w:num>
  <w:num w:numId="16">
    <w:abstractNumId w:val="2"/>
  </w:num>
  <w:num w:numId="17">
    <w:abstractNumId w:val="4"/>
  </w:num>
  <w:num w:numId="18">
    <w:abstractNumId w:val="14"/>
  </w:num>
  <w:num w:numId="19">
    <w:abstractNumId w:val="1"/>
  </w:num>
  <w:num w:numId="20">
    <w:abstractNumId w:val="20"/>
  </w:num>
  <w:num w:numId="21">
    <w:abstractNumId w:val="33"/>
  </w:num>
  <w:num w:numId="22">
    <w:abstractNumId w:val="30"/>
  </w:num>
  <w:num w:numId="23">
    <w:abstractNumId w:val="16"/>
  </w:num>
  <w:num w:numId="24">
    <w:abstractNumId w:val="19"/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34"/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</w:num>
  <w:num w:numId="30">
    <w:abstractNumId w:val="5"/>
  </w:num>
  <w:num w:numId="31">
    <w:abstractNumId w:val="36"/>
  </w:num>
  <w:num w:numId="32">
    <w:abstractNumId w:val="13"/>
  </w:num>
  <w:num w:numId="33">
    <w:abstractNumId w:val="22"/>
  </w:num>
  <w:num w:numId="34">
    <w:abstractNumId w:val="8"/>
  </w:num>
  <w:num w:numId="35">
    <w:abstractNumId w:val="3"/>
  </w:num>
  <w:num w:numId="36">
    <w:abstractNumId w:val="26"/>
  </w:num>
  <w:num w:numId="37">
    <w:abstractNumId w:val="27"/>
  </w:num>
  <w:num w:numId="38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39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0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28"/>
  </w:num>
  <w:num w:numId="43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41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BF6"/>
    <w:rsid w:val="0000277B"/>
    <w:rsid w:val="00013CB4"/>
    <w:rsid w:val="00063D9C"/>
    <w:rsid w:val="00067CE6"/>
    <w:rsid w:val="001262B7"/>
    <w:rsid w:val="001436B7"/>
    <w:rsid w:val="001800A7"/>
    <w:rsid w:val="001819C4"/>
    <w:rsid w:val="001849F5"/>
    <w:rsid w:val="0019260C"/>
    <w:rsid w:val="001A6990"/>
    <w:rsid w:val="001B791A"/>
    <w:rsid w:val="001D7265"/>
    <w:rsid w:val="00213B09"/>
    <w:rsid w:val="002243B2"/>
    <w:rsid w:val="00240DEB"/>
    <w:rsid w:val="00241CFD"/>
    <w:rsid w:val="00245F25"/>
    <w:rsid w:val="002E3B50"/>
    <w:rsid w:val="002F3E69"/>
    <w:rsid w:val="00311353"/>
    <w:rsid w:val="00316CDD"/>
    <w:rsid w:val="0035137E"/>
    <w:rsid w:val="003D5812"/>
    <w:rsid w:val="004202FC"/>
    <w:rsid w:val="004309C3"/>
    <w:rsid w:val="00443431"/>
    <w:rsid w:val="00454EE1"/>
    <w:rsid w:val="00471797"/>
    <w:rsid w:val="004A3416"/>
    <w:rsid w:val="004C07A3"/>
    <w:rsid w:val="004D130A"/>
    <w:rsid w:val="005272A4"/>
    <w:rsid w:val="00534BF6"/>
    <w:rsid w:val="005409AE"/>
    <w:rsid w:val="00553F0D"/>
    <w:rsid w:val="0055528B"/>
    <w:rsid w:val="00561150"/>
    <w:rsid w:val="00572819"/>
    <w:rsid w:val="00626407"/>
    <w:rsid w:val="006706A1"/>
    <w:rsid w:val="00685F3B"/>
    <w:rsid w:val="006860E1"/>
    <w:rsid w:val="0068687B"/>
    <w:rsid w:val="00692CE7"/>
    <w:rsid w:val="006B697F"/>
    <w:rsid w:val="006B7257"/>
    <w:rsid w:val="006C0A66"/>
    <w:rsid w:val="006D2DCE"/>
    <w:rsid w:val="006F19EC"/>
    <w:rsid w:val="007039F3"/>
    <w:rsid w:val="00705A1F"/>
    <w:rsid w:val="007206A4"/>
    <w:rsid w:val="0072381A"/>
    <w:rsid w:val="00771F9E"/>
    <w:rsid w:val="007822FD"/>
    <w:rsid w:val="007A2627"/>
    <w:rsid w:val="007E359A"/>
    <w:rsid w:val="008869BE"/>
    <w:rsid w:val="0090394D"/>
    <w:rsid w:val="00911560"/>
    <w:rsid w:val="00917864"/>
    <w:rsid w:val="00921D75"/>
    <w:rsid w:val="0093580E"/>
    <w:rsid w:val="009A659F"/>
    <w:rsid w:val="009C132B"/>
    <w:rsid w:val="009C748D"/>
    <w:rsid w:val="009D763C"/>
    <w:rsid w:val="009E4E9E"/>
    <w:rsid w:val="00A0110B"/>
    <w:rsid w:val="00A074E4"/>
    <w:rsid w:val="00A43B72"/>
    <w:rsid w:val="00A715E3"/>
    <w:rsid w:val="00A87C8A"/>
    <w:rsid w:val="00AA2805"/>
    <w:rsid w:val="00AC235E"/>
    <w:rsid w:val="00AD4E7A"/>
    <w:rsid w:val="00AE6244"/>
    <w:rsid w:val="00B06911"/>
    <w:rsid w:val="00B07045"/>
    <w:rsid w:val="00B1346B"/>
    <w:rsid w:val="00B25F3D"/>
    <w:rsid w:val="00B80744"/>
    <w:rsid w:val="00BC63AE"/>
    <w:rsid w:val="00BD048E"/>
    <w:rsid w:val="00C00B0A"/>
    <w:rsid w:val="00C111AD"/>
    <w:rsid w:val="00C128A1"/>
    <w:rsid w:val="00C87E85"/>
    <w:rsid w:val="00CF1D72"/>
    <w:rsid w:val="00D224D7"/>
    <w:rsid w:val="00D27EE0"/>
    <w:rsid w:val="00D54BBD"/>
    <w:rsid w:val="00D866B8"/>
    <w:rsid w:val="00DD151E"/>
    <w:rsid w:val="00DD7DEB"/>
    <w:rsid w:val="00DE5624"/>
    <w:rsid w:val="00DF1C83"/>
    <w:rsid w:val="00DF6358"/>
    <w:rsid w:val="00E02A45"/>
    <w:rsid w:val="00E14852"/>
    <w:rsid w:val="00E74ED7"/>
    <w:rsid w:val="00E828C6"/>
    <w:rsid w:val="00EC4D86"/>
    <w:rsid w:val="00ED3C57"/>
    <w:rsid w:val="00EE1A2F"/>
    <w:rsid w:val="00EE6951"/>
    <w:rsid w:val="00EE70A3"/>
    <w:rsid w:val="00EF6327"/>
    <w:rsid w:val="00EF773C"/>
    <w:rsid w:val="00F231AD"/>
    <w:rsid w:val="00F37DAD"/>
    <w:rsid w:val="00F554CA"/>
    <w:rsid w:val="00F90865"/>
    <w:rsid w:val="00FA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6CDCE36-B9DE-421A-BB61-E933E68DA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63AE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BC63AE"/>
    <w:pPr>
      <w:keepNext/>
      <w:numPr>
        <w:numId w:val="2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C63A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00277B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00277B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qFormat/>
    <w:rsid w:val="00CF1D72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CF1D72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CF1D72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CF1D72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CF1D72"/>
    <w:pPr>
      <w:numPr>
        <w:ilvl w:val="8"/>
        <w:numId w:val="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BC63A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C63AE"/>
  </w:style>
  <w:style w:type="paragraph" w:styleId="TOC1">
    <w:name w:val="toc 1"/>
    <w:next w:val="ASDEFCONNormal"/>
    <w:autoRedefine/>
    <w:uiPriority w:val="39"/>
    <w:rsid w:val="00BC63AE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BC63AE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BC63AE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BC63AE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BC63AE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BC63AE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BC63AE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BC63AE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BC63AE"/>
    <w:pPr>
      <w:spacing w:after="100"/>
      <w:ind w:left="1600"/>
    </w:pPr>
  </w:style>
  <w:style w:type="paragraph" w:styleId="Index1">
    <w:name w:val="index 1"/>
    <w:aliases w:val="Attachment Clause"/>
    <w:basedOn w:val="Normal"/>
    <w:next w:val="Normal"/>
    <w:autoRedefine/>
    <w:semiHidden/>
    <w:pPr>
      <w:pBdr>
        <w:bottom w:val="single" w:sz="4" w:space="1" w:color="auto"/>
      </w:pBdr>
      <w:ind w:left="202" w:hanging="202"/>
    </w:pPr>
    <w:rPr>
      <w:b/>
      <w:lang w:val="en-US"/>
    </w:rPr>
  </w:style>
  <w:style w:type="paragraph" w:styleId="BalloonText">
    <w:name w:val="Balloon Text"/>
    <w:basedOn w:val="Normal"/>
    <w:autoRedefine/>
    <w:rsid w:val="00BD048E"/>
    <w:rPr>
      <w:sz w:val="18"/>
      <w:szCs w:val="20"/>
    </w:rPr>
  </w:style>
  <w:style w:type="table" w:styleId="TableGrid">
    <w:name w:val="Table Grid"/>
    <w:basedOn w:val="TableNormal"/>
    <w:rsid w:val="00CF1D72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CF1D72"/>
  </w:style>
  <w:style w:type="paragraph" w:customStyle="1" w:styleId="Style1">
    <w:name w:val="Style1"/>
    <w:basedOn w:val="Heading4"/>
    <w:rsid w:val="00CF1D72"/>
    <w:rPr>
      <w:b w:val="0"/>
    </w:rPr>
  </w:style>
  <w:style w:type="paragraph" w:styleId="EndnoteText">
    <w:name w:val="endnote text"/>
    <w:basedOn w:val="Normal"/>
    <w:semiHidden/>
    <w:rsid w:val="00CF1D72"/>
    <w:rPr>
      <w:szCs w:val="20"/>
    </w:rPr>
  </w:style>
  <w:style w:type="paragraph" w:styleId="Header">
    <w:name w:val="header"/>
    <w:basedOn w:val="Normal"/>
    <w:rsid w:val="00F37DA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37DAD"/>
    <w:pPr>
      <w:tabs>
        <w:tab w:val="center" w:pos="4153"/>
        <w:tab w:val="right" w:pos="8306"/>
      </w:tabs>
    </w:pPr>
  </w:style>
  <w:style w:type="paragraph" w:customStyle="1" w:styleId="COTCOCLV2-ASDEFCON">
    <w:name w:val="COT/COC LV2 - ASDEFCON"/>
    <w:basedOn w:val="ASDEFCONNormal"/>
    <w:next w:val="COTCOCLV3-ASDEFCON"/>
    <w:rsid w:val="00BC63AE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BC63AE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BC63AE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BC63AE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link w:val="COTCOCLV1-ASDEFCONChar"/>
    <w:rsid w:val="00BC63AE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BC63AE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BC63AE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BC63AE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BC63AE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BC63AE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BC63AE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BC63AE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BC63AE"/>
    <w:pPr>
      <w:keepNext/>
      <w:keepLines/>
      <w:numPr>
        <w:numId w:val="2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BC63AE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BC63AE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BC63AE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BC63AE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BC63AE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BC63AE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BC63AE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BC63AE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BC63AE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BC63AE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BC63AE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BC63AE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BC63AE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BC63AE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BC63AE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BC63AE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BC63AE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BC63AE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BC63AE"/>
    <w:pPr>
      <w:numPr>
        <w:numId w:val="6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BC63AE"/>
    <w:pPr>
      <w:numPr>
        <w:numId w:val="7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BC63AE"/>
    <w:pPr>
      <w:numPr>
        <w:numId w:val="8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BC63AE"/>
    <w:pPr>
      <w:numPr>
        <w:numId w:val="9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BC63AE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BC63AE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BC63AE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BC63AE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BC63AE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BC63AE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BC63AE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BC63A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BC63AE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BC63A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BC63AE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BC63A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BC63AE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BC63AE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BC63AE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BC63AE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BC63AE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BC63AE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link w:val="FootnoteTextChar"/>
    <w:semiHidden/>
    <w:rsid w:val="00BC63AE"/>
    <w:rPr>
      <w:szCs w:val="20"/>
    </w:rPr>
  </w:style>
  <w:style w:type="character" w:customStyle="1" w:styleId="FootnoteTextChar">
    <w:name w:val="Footnote Text Char"/>
    <w:link w:val="FootnoteText"/>
    <w:semiHidden/>
    <w:rsid w:val="006B697F"/>
    <w:rPr>
      <w:rFonts w:ascii="Arial" w:hAnsi="Arial"/>
    </w:rPr>
  </w:style>
  <w:style w:type="paragraph" w:customStyle="1" w:styleId="ASDEFCONTextBlock">
    <w:name w:val="ASDEFCON TextBlock"/>
    <w:basedOn w:val="ASDEFCONNormal"/>
    <w:qFormat/>
    <w:rsid w:val="00BC63AE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BC63AE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BC63AE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BC63AE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BC63AE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BC63AE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BC63AE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BC63AE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BC63AE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BC63AE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BC63AE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BC63AE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BC63AE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BC63AE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BC63AE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BC63AE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BC63AE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BC63AE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BC63AE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BC63AE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BC63AE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BC63AE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BC63AE"/>
    <w:pPr>
      <w:numPr>
        <w:ilvl w:val="6"/>
        <w:numId w:val="12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BC63AE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BC63AE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BC63AE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BC63AE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BC63AE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BC63AE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BC63AE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BC63AE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BC63AE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BC63AE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BC63AE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BC63AE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BC63AE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BC63AE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BC63AE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BC63AE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BC63AE"/>
    <w:pPr>
      <w:numPr>
        <w:ilvl w:val="1"/>
        <w:numId w:val="21"/>
      </w:numPr>
    </w:pPr>
  </w:style>
  <w:style w:type="character" w:styleId="PageNumber">
    <w:name w:val="page number"/>
    <w:basedOn w:val="DefaultParagraphFont"/>
    <w:rsid w:val="00C111AD"/>
  </w:style>
  <w:style w:type="character" w:styleId="CommentReference">
    <w:name w:val="annotation reference"/>
    <w:semiHidden/>
    <w:rsid w:val="006F19EC"/>
    <w:rPr>
      <w:sz w:val="16"/>
      <w:szCs w:val="16"/>
    </w:rPr>
  </w:style>
  <w:style w:type="paragraph" w:styleId="CommentText">
    <w:name w:val="annotation text"/>
    <w:basedOn w:val="Normal"/>
    <w:semiHidden/>
    <w:rsid w:val="006F19EC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F19EC"/>
    <w:rPr>
      <w:b/>
      <w:bCs/>
    </w:rPr>
  </w:style>
  <w:style w:type="character" w:customStyle="1" w:styleId="Heading2Char">
    <w:name w:val="Heading 2 Char"/>
    <w:link w:val="Heading2"/>
    <w:rsid w:val="00BC63AE"/>
    <w:rPr>
      <w:rFonts w:ascii="Cambria" w:hAnsi="Cambria"/>
      <w:b/>
      <w:bCs/>
      <w:color w:val="4F81BD"/>
      <w:sz w:val="26"/>
      <w:szCs w:val="26"/>
    </w:rPr>
  </w:style>
  <w:style w:type="character" w:styleId="Hyperlink">
    <w:name w:val="Hyperlink"/>
    <w:uiPriority w:val="99"/>
    <w:unhideWhenUsed/>
    <w:rsid w:val="00BC63AE"/>
    <w:rPr>
      <w:color w:val="0000FF"/>
      <w:u w:val="single"/>
    </w:rPr>
  </w:style>
  <w:style w:type="paragraph" w:customStyle="1" w:styleId="ASDEFCONList">
    <w:name w:val="ASDEFCON List"/>
    <w:basedOn w:val="ASDEFCONNormal"/>
    <w:qFormat/>
    <w:rsid w:val="00BC63AE"/>
    <w:pPr>
      <w:numPr>
        <w:numId w:val="2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7265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character" w:customStyle="1" w:styleId="Heading1Char">
    <w:name w:val="Heading 1 Char"/>
    <w:link w:val="Heading1"/>
    <w:rsid w:val="0000277B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00277B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00277B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00277B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00277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277B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link w:val="Heading3"/>
    <w:uiPriority w:val="9"/>
    <w:rsid w:val="0000277B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link w:val="Heading4"/>
    <w:uiPriority w:val="9"/>
    <w:rsid w:val="0000277B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00277B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00277B"/>
    <w:pPr>
      <w:spacing w:after="0"/>
      <w:ind w:left="720"/>
    </w:pPr>
  </w:style>
  <w:style w:type="paragraph" w:customStyle="1" w:styleId="Bullet2">
    <w:name w:val="Bullet 2"/>
    <w:basedOn w:val="Normal"/>
    <w:rsid w:val="0000277B"/>
    <w:pPr>
      <w:numPr>
        <w:numId w:val="24"/>
      </w:numPr>
      <w:tabs>
        <w:tab w:val="left" w:pos="1134"/>
        <w:tab w:val="left" w:pos="1701"/>
      </w:tabs>
      <w:contextualSpacing/>
      <w:jc w:val="left"/>
    </w:pPr>
  </w:style>
  <w:style w:type="character" w:customStyle="1" w:styleId="COTCOCLV1-ASDEFCONChar">
    <w:name w:val="COT/COC LV1 - ASDEFCON Char"/>
    <w:link w:val="COTCOCLV1-ASDEFCON"/>
    <w:rsid w:val="00B06911"/>
    <w:rPr>
      <w:rFonts w:ascii="Arial" w:hAnsi="Arial"/>
      <w:b/>
      <w:caps/>
      <w:color w:val="00000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29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Data Items and Strategies</vt:lpstr>
    </vt:vector>
  </TitlesOfParts>
  <Manager>CASG</Manager>
  <Company>Defence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Data Items and Strategies</dc:title>
  <dc:subject>ASDEFCON (Strategic Materiel)</dc:subject>
  <dc:creator/>
  <cp:keywords>dradt data tiems, strategies, tender documents</cp:keywords>
  <cp:lastModifiedBy>ACI-AP</cp:lastModifiedBy>
  <cp:revision>26</cp:revision>
  <cp:lastPrinted>2005-02-18T07:12:00Z</cp:lastPrinted>
  <dcterms:created xsi:type="dcterms:W3CDTF">2018-04-03T03:52:00Z</dcterms:created>
  <dcterms:modified xsi:type="dcterms:W3CDTF">2026-06-16T02:54:00Z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BM88718575</vt:lpwstr>
  </property>
  <property fmtid="{D5CDD505-2E9C-101B-9397-08002B2CF9AE}" pid="4" name="Objective-Title">
    <vt:lpwstr>033_SMV5.4_CATTK_Draft Data Items and Strategies</vt:lpwstr>
  </property>
  <property fmtid="{D5CDD505-2E9C-101B-9397-08002B2CF9AE}" pid="5" name="Objective-Comment">
    <vt:lpwstr/>
  </property>
  <property fmtid="{D5CDD505-2E9C-101B-9397-08002B2CF9AE}" pid="6" name="Objective-CreationStamp">
    <vt:filetime>2025-03-31T23:50:35Z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2026-06-16T02:41:14Z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3" name="Objective-Parent">
    <vt:lpwstr>04 Attachments to the Conditions of Contract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3.5</vt:lpwstr>
  </property>
  <property fmtid="{D5CDD505-2E9C-101B-9397-08002B2CF9AE}" pid="16" name="Objective-VersionNumber">
    <vt:i4>10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(Strategic Materiel)</vt:lpwstr>
  </property>
  <property fmtid="{D5CDD505-2E9C-101B-9397-08002B2CF9AE}" pid="24" name="Header_Right">
    <vt:lpwstr>PART 2</vt:lpwstr>
  </property>
  <property fmtid="{D5CDD505-2E9C-101B-9397-08002B2CF9AE}" pid="25" name="Footer_Left">
    <vt:lpwstr>Attachment to Draft Conditions of Contract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